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powierzenia przetwarzania danych - NOWA.docx</dmsv2BaseFileName>
    <dmsv2BaseDisplayName xmlns="http://schemas.microsoft.com/sharepoint/v3">Załącznik nr 6 do SWZ - Wzór umowy powierzenia przetwarzania danych - NOWA</dmsv2BaseDisplayName>
    <dmsv2SWPP2ObjectNumber xmlns="http://schemas.microsoft.com/sharepoint/v3">POST/DYS/OLD/GZ/01498/2026                        </dmsv2SWPP2ObjectNumber>
    <dmsv2SWPP2SumMD5 xmlns="http://schemas.microsoft.com/sharepoint/v3">96446848504aee930dd4e716b143d80f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25027507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FJ3FSM7XJ42E-1195302456-6535</_dlc_DocId>
    <_dlc_DocIdUrl xmlns="a19cb1c7-c5c7-46d4-85ae-d83685407bba">
      <Url>https://swpp2.dms.gkpge.pl/sites/43/_layouts/15/DocIdRedir.aspx?ID=FJ3FSM7XJ42E-1195302456-6535</Url>
      <Description>FJ3FSM7XJ42E-1195302456-6535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2436CE16-8B27-4FD7-9B78-FEB3C5F1F1F5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65797F6-D7EF-415E-9849-9F7A02AFE6BB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532df782-54eb-45ce-a702-33117827b276</vt:lpwstr>
  </property>
</Properties>
</file>